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5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84"/>
        <w:gridCol w:w="2184"/>
      </w:tblGrid>
      <w:tr w:rsidR="00F02069" w:rsidRPr="00316658" w:rsidTr="00BD3400">
        <w:trPr>
          <w:trHeight w:val="220"/>
        </w:trPr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ellerimizle</w:t>
            </w:r>
          </w:p>
        </w:tc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görme</w:t>
            </w:r>
          </w:p>
        </w:tc>
      </w:tr>
      <w:tr w:rsidR="00F02069" w:rsidRPr="00316658" w:rsidTr="00BD3400">
        <w:trPr>
          <w:trHeight w:val="220"/>
        </w:trPr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organlarımız</w:t>
            </w:r>
          </w:p>
        </w:tc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Kolu alma</w:t>
            </w:r>
          </w:p>
        </w:tc>
      </w:tr>
      <w:tr w:rsidR="00F02069" w:rsidRPr="00316658" w:rsidTr="00BD3400">
        <w:trPr>
          <w:trHeight w:val="220"/>
        </w:trPr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hareket</w:t>
            </w:r>
          </w:p>
        </w:tc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Tat  alma</w:t>
            </w:r>
          </w:p>
        </w:tc>
      </w:tr>
      <w:tr w:rsidR="00F02069" w:rsidRPr="00316658" w:rsidTr="00BD3400">
        <w:trPr>
          <w:trHeight w:val="231"/>
        </w:trPr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işitme</w:t>
            </w:r>
          </w:p>
        </w:tc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başımız</w:t>
            </w:r>
          </w:p>
        </w:tc>
      </w:tr>
      <w:tr w:rsidR="00F02069" w:rsidRPr="00316658" w:rsidTr="00BD3400">
        <w:trPr>
          <w:trHeight w:val="220"/>
        </w:trPr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  <w:r w:rsidRPr="00316658">
              <w:rPr>
                <w:sz w:val="24"/>
                <w:szCs w:val="24"/>
              </w:rPr>
              <w:t>dokunma</w:t>
            </w:r>
          </w:p>
        </w:tc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02069" w:rsidRPr="00316658" w:rsidTr="00BD3400">
        <w:trPr>
          <w:trHeight w:val="220"/>
        </w:trPr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02069" w:rsidRPr="00316658" w:rsidTr="00BD3400">
        <w:trPr>
          <w:trHeight w:val="231"/>
        </w:trPr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02069" w:rsidRPr="00316658" w:rsidTr="00BD3400">
        <w:trPr>
          <w:trHeight w:val="63"/>
        </w:trPr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:rsidR="00F02069" w:rsidRPr="00316658" w:rsidRDefault="00F02069" w:rsidP="00BD340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02069" w:rsidRPr="00FE4DC4" w:rsidRDefault="00F02069" w:rsidP="00BD3400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       Aşağıdaki </w:t>
      </w:r>
      <w:r>
        <w:rPr>
          <w:sz w:val="26"/>
          <w:szCs w:val="26"/>
        </w:rPr>
        <w:t>cümlelerdeki</w:t>
      </w:r>
      <w:r w:rsidRPr="00FE4DC4">
        <w:rPr>
          <w:sz w:val="26"/>
          <w:szCs w:val="26"/>
        </w:rPr>
        <w:t xml:space="preserve"> bazı sözcükler tabloda gizlenmiştir</w:t>
      </w:r>
      <w:r>
        <w:rPr>
          <w:sz w:val="26"/>
          <w:szCs w:val="26"/>
        </w:rPr>
        <w:t>. Tablo içindeki   sözcüklerle cümleleri</w:t>
      </w:r>
      <w:r w:rsidRPr="00FE4DC4">
        <w:rPr>
          <w:sz w:val="26"/>
          <w:szCs w:val="26"/>
        </w:rPr>
        <w:t xml:space="preserve"> tamamlayalım.</w:t>
      </w:r>
    </w:p>
    <w:p w:rsidR="00F02069" w:rsidRDefault="00F02069">
      <w:pPr>
        <w:rPr>
          <w:sz w:val="26"/>
          <w:szCs w:val="26"/>
        </w:rPr>
      </w:pPr>
    </w:p>
    <w:p w:rsidR="00F02069" w:rsidRDefault="00F02069">
      <w:pPr>
        <w:rPr>
          <w:sz w:val="26"/>
          <w:szCs w:val="26"/>
        </w:rPr>
      </w:pPr>
    </w:p>
    <w:p w:rsidR="00F02069" w:rsidRPr="00FE4DC4" w:rsidRDefault="00F02069" w:rsidP="001163C2">
      <w:pPr>
        <w:rPr>
          <w:sz w:val="26"/>
          <w:szCs w:val="26"/>
        </w:rPr>
      </w:pPr>
      <w:r w:rsidRPr="00FE4DC4">
        <w:rPr>
          <w:sz w:val="26"/>
          <w:szCs w:val="26"/>
        </w:rPr>
        <w:t>1.     Vücudumuzun en üst bölgesinde ………………………………………………….bulunur.</w:t>
      </w:r>
    </w:p>
    <w:p w:rsidR="00F02069" w:rsidRPr="00FE4DC4" w:rsidRDefault="00F02069" w:rsidP="00864A45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2.   Vücudumuzun gövde bölümünde iç  …………………………………   bulunur</w:t>
      </w:r>
    </w:p>
    <w:p w:rsidR="00F02069" w:rsidRPr="00FE4DC4" w:rsidRDefault="00F02069" w:rsidP="00864A45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3.  Kulak …………………….duyu organımızdır.</w:t>
      </w:r>
    </w:p>
    <w:p w:rsidR="00F02069" w:rsidRPr="00FE4DC4" w:rsidRDefault="00F02069" w:rsidP="008F5A68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 4.  Deri …………………………….duyu organımızdır.</w:t>
      </w:r>
    </w:p>
    <w:p w:rsidR="00F02069" w:rsidRPr="00FE4DC4" w:rsidRDefault="00F02069" w:rsidP="008F5A68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 5.  Dil ……………….  ……………………duyu organımızdır.</w:t>
      </w:r>
    </w:p>
    <w:p w:rsidR="00F02069" w:rsidRPr="00FE4DC4" w:rsidRDefault="00F02069" w:rsidP="008F5A68">
      <w:pPr>
        <w:tabs>
          <w:tab w:val="left" w:pos="7545"/>
        </w:tabs>
        <w:rPr>
          <w:sz w:val="26"/>
          <w:szCs w:val="26"/>
        </w:rPr>
      </w:pPr>
      <w:r w:rsidRPr="00FE4DC4">
        <w:rPr>
          <w:sz w:val="26"/>
          <w:szCs w:val="26"/>
        </w:rPr>
        <w:t xml:space="preserve">   6.   Göz ………………………..duyu organımızdır</w:t>
      </w:r>
      <w:r w:rsidRPr="00FE4DC4">
        <w:rPr>
          <w:sz w:val="26"/>
          <w:szCs w:val="26"/>
        </w:rPr>
        <w:tab/>
      </w:r>
    </w:p>
    <w:p w:rsidR="00F02069" w:rsidRPr="00FE4DC4" w:rsidRDefault="00F02069" w:rsidP="008F5A68">
      <w:pPr>
        <w:tabs>
          <w:tab w:val="left" w:pos="8220"/>
        </w:tabs>
        <w:rPr>
          <w:sz w:val="26"/>
          <w:szCs w:val="26"/>
        </w:rPr>
      </w:pPr>
      <w:r w:rsidRPr="00FE4DC4">
        <w:rPr>
          <w:sz w:val="26"/>
          <w:szCs w:val="26"/>
        </w:rPr>
        <w:t xml:space="preserve"> 7.  Burun ……………….   …………………….. duyu organımızdır.</w:t>
      </w:r>
      <w:r w:rsidRPr="00FE4DC4">
        <w:rPr>
          <w:sz w:val="26"/>
          <w:szCs w:val="26"/>
        </w:rPr>
        <w:tab/>
      </w:r>
    </w:p>
    <w:p w:rsidR="00F02069" w:rsidRPr="00FE4DC4" w:rsidRDefault="00F02069" w:rsidP="003D1251">
      <w:pPr>
        <w:rPr>
          <w:sz w:val="26"/>
          <w:szCs w:val="26"/>
        </w:rPr>
      </w:pPr>
      <w:r w:rsidRPr="00FE4DC4">
        <w:rPr>
          <w:sz w:val="26"/>
          <w:szCs w:val="26"/>
        </w:rPr>
        <w:t>8 . Bacaklarımız  kolay …………………………….. etmemiz sağlar.</w:t>
      </w:r>
    </w:p>
    <w:p w:rsidR="00F02069" w:rsidRPr="00FE4DC4" w:rsidRDefault="00F02069" w:rsidP="003D1251">
      <w:pPr>
        <w:rPr>
          <w:sz w:val="26"/>
          <w:szCs w:val="26"/>
        </w:rPr>
      </w:pPr>
      <w:r w:rsidRPr="00FE4DC4">
        <w:rPr>
          <w:sz w:val="26"/>
          <w:szCs w:val="26"/>
        </w:rPr>
        <w:t>9 . Çevremizdeki eşyaları………………………tutabiliriz.</w:t>
      </w:r>
    </w:p>
    <w:p w:rsidR="00F02069" w:rsidRPr="00FE4DC4" w:rsidRDefault="00F02069" w:rsidP="003D1251">
      <w:pPr>
        <w:rPr>
          <w:sz w:val="26"/>
          <w:szCs w:val="26"/>
        </w:rPr>
      </w:pPr>
    </w:p>
    <w:p w:rsidR="00F02069" w:rsidRPr="00FE4DC4" w:rsidRDefault="00F02069" w:rsidP="003D1251">
      <w:pPr>
        <w:rPr>
          <w:sz w:val="26"/>
          <w:szCs w:val="26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331.15pt;margin-top:40.8pt;width:173.25pt;height:281.85pt;flip:y;z-index:251658240" adj="-5281,15334">
            <v:textbox>
              <w:txbxContent>
                <w:p w:rsidR="00F02069" w:rsidRPr="00FE4DC4" w:rsidRDefault="00F02069">
                  <w:pPr>
                    <w:rPr>
                      <w:i/>
                      <w:iCs/>
                      <w:sz w:val="24"/>
                      <w:szCs w:val="24"/>
                    </w:rPr>
                  </w:pPr>
                  <w:r w:rsidRPr="00FE4DC4">
                    <w:rPr>
                      <w:sz w:val="24"/>
                      <w:szCs w:val="24"/>
                    </w:rPr>
                    <w:t xml:space="preserve">.    </w:t>
                  </w:r>
                  <w:r w:rsidRPr="00FE4DC4">
                    <w:rPr>
                      <w:sz w:val="28"/>
                      <w:szCs w:val="28"/>
                    </w:rPr>
                    <w:t>soğuk                                    önce                               dişlerimi                         çiğnemeden                                 sonra                         bayatlamış                                  sıcak           yiyeceklerden</w:t>
                  </w:r>
                </w:p>
              </w:txbxContent>
            </v:textbox>
          </v:shape>
        </w:pict>
      </w:r>
      <w:r w:rsidRPr="00FE4DC4">
        <w:rPr>
          <w:sz w:val="26"/>
          <w:szCs w:val="26"/>
        </w:rPr>
        <w:t xml:space="preserve">          Aşağıdaki</w:t>
      </w:r>
      <w:r>
        <w:rPr>
          <w:sz w:val="26"/>
          <w:szCs w:val="26"/>
        </w:rPr>
        <w:t xml:space="preserve"> </w:t>
      </w:r>
      <w:r w:rsidRPr="00FE4DC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cümledeki </w:t>
      </w:r>
      <w:r w:rsidRPr="00FE4DC4">
        <w:rPr>
          <w:sz w:val="26"/>
          <w:szCs w:val="26"/>
        </w:rPr>
        <w:t xml:space="preserve"> bazı sözcükler bulutun içinde gizlenmiştir. Sözcükleri buluttan alarak  tümceleri tamamlayalım.</w:t>
      </w:r>
    </w:p>
    <w:p w:rsidR="00F02069" w:rsidRPr="00FE4DC4" w:rsidRDefault="00F02069" w:rsidP="001E0153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</w:t>
      </w:r>
    </w:p>
    <w:p w:rsidR="00F02069" w:rsidRPr="00FE4DC4" w:rsidRDefault="00F02069" w:rsidP="001E015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FE4DC4">
        <w:rPr>
          <w:sz w:val="26"/>
          <w:szCs w:val="26"/>
        </w:rPr>
        <w:t>Yemeklerden  sonra………………</w:t>
      </w:r>
      <w:r>
        <w:rPr>
          <w:sz w:val="26"/>
          <w:szCs w:val="26"/>
        </w:rPr>
        <w:t>…………</w:t>
      </w:r>
      <w:r w:rsidRPr="00FE4DC4">
        <w:rPr>
          <w:sz w:val="26"/>
          <w:szCs w:val="26"/>
        </w:rPr>
        <w:t>fırçalarım.</w:t>
      </w:r>
    </w:p>
    <w:p w:rsidR="00F02069" w:rsidRPr="00FE4DC4" w:rsidRDefault="00F02069" w:rsidP="001E0153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     2.  Yiyecekleri   çok …………………………...</w:t>
      </w:r>
      <w:r>
        <w:rPr>
          <w:sz w:val="26"/>
          <w:szCs w:val="26"/>
        </w:rPr>
        <w:t>.</w:t>
      </w:r>
      <w:r w:rsidRPr="00FE4DC4">
        <w:rPr>
          <w:sz w:val="26"/>
          <w:szCs w:val="26"/>
        </w:rPr>
        <w:t xml:space="preserve"> ya  da    çok</w:t>
      </w:r>
    </w:p>
    <w:p w:rsidR="00F02069" w:rsidRPr="00FE4DC4" w:rsidRDefault="00F02069" w:rsidP="005A43DA">
      <w:pPr>
        <w:ind w:firstLine="708"/>
        <w:rPr>
          <w:sz w:val="26"/>
          <w:szCs w:val="26"/>
        </w:rPr>
      </w:pPr>
      <w:r w:rsidRPr="00FE4DC4">
        <w:rPr>
          <w:sz w:val="26"/>
          <w:szCs w:val="26"/>
        </w:rPr>
        <w:t>…………………………….yemeyelim.</w:t>
      </w:r>
    </w:p>
    <w:p w:rsidR="00F02069" w:rsidRPr="00FE4DC4" w:rsidRDefault="00F02069" w:rsidP="005A43DA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     3 . Yemeklerden   ……………………… ve …………………………….</w:t>
      </w:r>
    </w:p>
    <w:p w:rsidR="00F02069" w:rsidRPr="00FE4DC4" w:rsidRDefault="00F02069" w:rsidP="005A43DA">
      <w:pPr>
        <w:ind w:firstLine="708"/>
        <w:rPr>
          <w:sz w:val="26"/>
          <w:szCs w:val="26"/>
        </w:rPr>
      </w:pPr>
      <w:r w:rsidRPr="00FE4DC4">
        <w:rPr>
          <w:sz w:val="26"/>
          <w:szCs w:val="26"/>
        </w:rPr>
        <w:t>ellerimizi  yıkayalım.</w:t>
      </w:r>
    </w:p>
    <w:p w:rsidR="00F02069" w:rsidRPr="00FE4DC4" w:rsidRDefault="00F02069" w:rsidP="005A43DA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    4 . Besinleri   iyice ……………………………………..yutmayalım.</w:t>
      </w:r>
    </w:p>
    <w:p w:rsidR="00F02069" w:rsidRPr="00FE4DC4" w:rsidRDefault="00F02069" w:rsidP="005A43DA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   5  . Açıktan satılan …………………………………..almayalım.</w:t>
      </w:r>
    </w:p>
    <w:p w:rsidR="00F02069" w:rsidRPr="00FE4DC4" w:rsidRDefault="00F02069" w:rsidP="005A43DA">
      <w:pPr>
        <w:rPr>
          <w:sz w:val="26"/>
          <w:szCs w:val="26"/>
        </w:rPr>
      </w:pPr>
      <w:r w:rsidRPr="00FE4DC4">
        <w:rPr>
          <w:sz w:val="26"/>
          <w:szCs w:val="26"/>
        </w:rPr>
        <w:t xml:space="preserve">   6  . Bozulmuş   ve   ……………………yiyecekleri yemeyelim.</w:t>
      </w:r>
    </w:p>
    <w:sectPr w:rsidR="00F02069" w:rsidRPr="00FE4DC4" w:rsidSect="008A3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22485"/>
    <w:multiLevelType w:val="hybridMultilevel"/>
    <w:tmpl w:val="08DAC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3C2"/>
    <w:rsid w:val="000242D5"/>
    <w:rsid w:val="000C683E"/>
    <w:rsid w:val="001163C2"/>
    <w:rsid w:val="001E0153"/>
    <w:rsid w:val="00316658"/>
    <w:rsid w:val="003D1251"/>
    <w:rsid w:val="005A43DA"/>
    <w:rsid w:val="0086108B"/>
    <w:rsid w:val="00864A45"/>
    <w:rsid w:val="008A354B"/>
    <w:rsid w:val="008F5A68"/>
    <w:rsid w:val="009A4384"/>
    <w:rsid w:val="00BD3400"/>
    <w:rsid w:val="00D10DB1"/>
    <w:rsid w:val="00F02069"/>
    <w:rsid w:val="00F6167C"/>
    <w:rsid w:val="00F62ADD"/>
    <w:rsid w:val="00FB493B"/>
    <w:rsid w:val="00FE4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54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64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4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6167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E01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172</Words>
  <Characters>984</Characters>
  <Application>Microsoft Office Outlook</Application>
  <DocSecurity>0</DocSecurity>
  <Lines>0</Lines>
  <Paragraphs>0</Paragraphs>
  <ScaleCrop>false</ScaleCrop>
  <Company>DARKSIDE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ellerimizle</dc:title>
  <dc:subject/>
  <dc:creator>HandyMan</dc:creator>
  <cp:keywords/>
  <dc:description/>
  <cp:lastModifiedBy>pc</cp:lastModifiedBy>
  <cp:revision>2</cp:revision>
  <dcterms:created xsi:type="dcterms:W3CDTF">2008-10-25T10:50:00Z</dcterms:created>
  <dcterms:modified xsi:type="dcterms:W3CDTF">2008-10-25T10:50:00Z</dcterms:modified>
</cp:coreProperties>
</file>